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E8E8E" w14:textId="77777777" w:rsidR="00315402" w:rsidRDefault="00315402" w:rsidP="003154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MARKAND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83FDC84" w14:textId="77777777" w:rsidR="00315402" w:rsidRDefault="00315402" w:rsidP="003154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Clerk.</w:t>
      </w:r>
    </w:p>
    <w:p w14:paraId="34FB8267" w14:textId="77777777" w:rsidR="00315402" w:rsidRDefault="00315402" w:rsidP="003154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FC68A14" w14:textId="77777777" w:rsidR="00315402" w:rsidRDefault="00315402" w:rsidP="003154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EABE0E1" w14:textId="77777777" w:rsidR="00315402" w:rsidRDefault="00315402" w:rsidP="003154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Wilfleet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Hull(q.v.).</w:t>
      </w:r>
    </w:p>
    <w:p w14:paraId="52DEF9BE" w14:textId="77777777" w:rsidR="00315402" w:rsidRDefault="00315402" w:rsidP="003154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F1FDE57" w14:textId="77777777" w:rsidR="00315402" w:rsidRDefault="00315402" w:rsidP="003154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4A1942A" w14:textId="77777777" w:rsidR="00315402" w:rsidRDefault="00315402" w:rsidP="003154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5BDB998" w14:textId="77777777" w:rsidR="00315402" w:rsidRDefault="00315402" w:rsidP="0031540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 December 2021</w:t>
      </w:r>
    </w:p>
    <w:p w14:paraId="4E4DDB9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87D49" w14:textId="77777777" w:rsidR="00315402" w:rsidRDefault="00315402" w:rsidP="009139A6">
      <w:r>
        <w:separator/>
      </w:r>
    </w:p>
  </w:endnote>
  <w:endnote w:type="continuationSeparator" w:id="0">
    <w:p w14:paraId="56740D58" w14:textId="77777777" w:rsidR="00315402" w:rsidRDefault="003154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746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638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BE2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E0341" w14:textId="77777777" w:rsidR="00315402" w:rsidRDefault="00315402" w:rsidP="009139A6">
      <w:r>
        <w:separator/>
      </w:r>
    </w:p>
  </w:footnote>
  <w:footnote w:type="continuationSeparator" w:id="0">
    <w:p w14:paraId="2B090109" w14:textId="77777777" w:rsidR="00315402" w:rsidRDefault="003154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BA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5A4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27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02"/>
    <w:rsid w:val="000666E0"/>
    <w:rsid w:val="002510B7"/>
    <w:rsid w:val="0031540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7F96C"/>
  <w15:chartTrackingRefBased/>
  <w15:docId w15:val="{E30F2227-C15F-4950-8F0E-1E35C5ED1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154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2022-01-02T07:55:00Z</dcterms:created>
  <dcterms:modified xsi:type="dcterms:W3CDTF">2022-01-02T07:56:00Z</dcterms:modified>
</cp:coreProperties>
</file>